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640C" w:rsidRDefault="0055640C">
      <w:r w:rsidRPr="00BB1CED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" o:spid="_x0000_i1025" type="#_x0000_t75" alt="http://t0.gstatic.com/images?q=tbn:ANd9GcRbOUUnaS3mhQRqG05fDdyA7OQpaGLytt4F1Y2-zQ1shN7r4fSP" style="width:556.5pt;height:370.5pt;visibility:visible">
            <v:imagedata r:id="rId4" o:title=""/>
          </v:shape>
        </w:pict>
      </w:r>
    </w:p>
    <w:p w:rsidR="0055640C" w:rsidRDefault="0055640C"/>
    <w:p w:rsidR="0055640C" w:rsidRDefault="0055640C" w:rsidP="005856C2">
      <w:pPr>
        <w:jc w:val="center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431.7pt;margin-top:658.9pt;width:221.75pt;height:45.75pt;z-index:251655680;visibility:visible;mso-wrap-distance-top:3.6pt;mso-wrap-distance-bottom: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" stroked="f">
            <v:textbox>
              <w:txbxContent>
                <w:p w:rsidR="0055640C" w:rsidRDefault="0055640C"/>
              </w:txbxContent>
            </v:textbox>
          </v:shape>
        </w:pict>
      </w:r>
      <w:r w:rsidRPr="00BB1CED">
        <w:rPr>
          <w:noProof/>
        </w:rPr>
        <w:pict>
          <v:shape id="Picture 21" o:spid="_x0000_i1026" type="#_x0000_t75" alt="http://media-cdn.tripadvisor.com/media/photo-s/04/61/9e/cf/hacienda-del-desierto.jpg" style="width:548.25pt;height:411pt;visibility:visible">
            <v:imagedata r:id="rId5" o:title=""/>
          </v:shape>
        </w:pict>
      </w:r>
      <w:r w:rsidRPr="00BB1CED">
        <w:rPr>
          <w:noProof/>
        </w:rPr>
        <w:pict>
          <v:shape id="Picture 22" o:spid="_x0000_i1027" type="#_x0000_t75" alt="http://www.haciendasiestaalegre.com/BnB/Hacienda_Alegre_Inn_PR.jpg" style="width:438.75pt;height:297.75pt;visibility:visible">
            <v:imagedata r:id="rId6" o:title=""/>
          </v:shape>
        </w:pict>
      </w:r>
    </w:p>
    <w:p w:rsidR="0055640C" w:rsidRDefault="0055640C"/>
    <w:p w:rsidR="0055640C" w:rsidRDefault="0055640C">
      <w:r w:rsidRPr="00BB1CED">
        <w:rPr>
          <w:noProof/>
        </w:rPr>
        <w:pict>
          <v:shape id="Picture 2" o:spid="_x0000_i1028" type="#_x0000_t75" alt="http://www.thesignature-collection.com/front_CR/properties/hacienda_tayutic/images/01.jpg" style="width:540.75pt;height:333pt;visibility:visible">
            <v:imagedata r:id="rId7" o:title=""/>
          </v:shape>
        </w:pict>
      </w:r>
    </w:p>
    <w:p w:rsidR="0055640C" w:rsidRDefault="0055640C">
      <w:r w:rsidRPr="00BB1CED">
        <w:rPr>
          <w:noProof/>
        </w:rPr>
        <w:pict>
          <v:shape id="Picture 3" o:spid="_x0000_i1029" type="#_x0000_t75" alt="http://costarica.com/contentAsset/resize-image/b2eda309-59cb-4a72-9965-a73224335fb2/fileAsset/w/650/h/430/v/296ad581-2164-4acd-bce2-f27e56c15f7f" style="width:531pt;height:351.75pt;visibility:visible">
            <v:imagedata r:id="rId8" o:title=""/>
          </v:shape>
        </w:pict>
      </w:r>
    </w:p>
    <w:p w:rsidR="0055640C" w:rsidRDefault="0055640C"/>
    <w:p w:rsidR="0055640C" w:rsidRDefault="0055640C"/>
    <w:p w:rsidR="0055640C" w:rsidRDefault="0055640C" w:rsidP="00327A93">
      <w:pPr>
        <w:jc w:val="center"/>
      </w:pPr>
      <w:r w:rsidRPr="00BB1CED">
        <w:rPr>
          <w:noProof/>
        </w:rPr>
        <w:pict>
          <v:shape id="Picture 4" o:spid="_x0000_i1030" type="#_x0000_t75" alt="http://familiasenruta.com/wp-content/uploads/2010/11/Con-Alicia-la-cocinera-de-Finca-La-Flor...ummm_.jpg" style="width:398.25pt;height:635.25pt;visibility:visible">
            <v:imagedata r:id="rId9" o:title="" cropbottom="350f" cropright="34996f"/>
          </v:shape>
        </w:pict>
      </w:r>
    </w:p>
    <w:p w:rsidR="0055640C" w:rsidRDefault="0055640C"/>
    <w:p w:rsidR="0055640C" w:rsidRDefault="0055640C">
      <w:r w:rsidRPr="00BB1CED">
        <w:rPr>
          <w:noProof/>
        </w:rPr>
        <w:pict>
          <v:shape id="Picture 5" o:spid="_x0000_i1031" type="#_x0000_t75" alt="http://upload.wikimedia.org/wikipedia/commons/5/58/Golfcart.JPG" style="width:545.25pt;height:408.75pt;visibility:visible">
            <v:imagedata r:id="rId10" o:title=""/>
          </v:shape>
        </w:pict>
      </w:r>
    </w:p>
    <w:p w:rsidR="0055640C" w:rsidRDefault="0055640C">
      <w:r w:rsidRPr="00BB1CED">
        <w:rPr>
          <w:noProof/>
        </w:rPr>
        <w:pict>
          <v:shape id="Picture 6" o:spid="_x0000_i1032" type="#_x0000_t75" alt="http://sp5.fotolog.com/photo/21/10/51/familias_realess/1254188077163_f.jpg" style="width:550.5pt;height:357.75pt;flip:x;visibility:visible">
            <v:imagedata r:id="rId11" o:title=""/>
          </v:shape>
        </w:pict>
      </w:r>
    </w:p>
    <w:p w:rsidR="0055640C" w:rsidRDefault="0055640C"/>
    <w:p w:rsidR="0055640C" w:rsidRDefault="0055640C">
      <w:r w:rsidRPr="00BB1CED">
        <w:rPr>
          <w:noProof/>
        </w:rPr>
        <w:pict>
          <v:shape id="Picture 7" o:spid="_x0000_i1033" type="#_x0000_t75" alt="http://donalupeskitchen.com/wp-content/uploads/2011/07/Screen-shot-2011-07-14-at-5.43.19-PM.png" style="width:556.5pt;height:361.5pt;visibility:visible">
            <v:imagedata r:id="rId12" o:title=""/>
          </v:shape>
        </w:pict>
      </w:r>
    </w:p>
    <w:p w:rsidR="0055640C" w:rsidRDefault="0055640C">
      <w:r>
        <w:rPr>
          <w:noProof/>
        </w:rPr>
        <w:pict>
          <v:shape id="_x0000_s1027" type="#_x0000_t202" style="position:absolute;margin-left:127.2pt;margin-top:160.2pt;width:268.5pt;height:126.75pt;z-index:251656704;visibility:visible;mso-wrap-distance-top:3.6pt;mso-wrap-distance-bottom: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" stroked="f">
            <v:textbox>
              <w:txbxContent>
                <w:p w:rsidR="0055640C" w:rsidRPr="005856C2" w:rsidRDefault="0055640C" w:rsidP="005856C2">
                  <w:pPr>
                    <w:jc w:val="center"/>
                    <w:rPr>
                      <w:rFonts w:ascii="Impact" w:hAnsi="Impact"/>
                      <w:sz w:val="96"/>
                      <w:szCs w:val="96"/>
                    </w:rPr>
                  </w:pPr>
                  <w:r w:rsidRPr="005856C2">
                    <w:rPr>
                      <w:rFonts w:ascii="Impact" w:hAnsi="Impact"/>
                      <w:sz w:val="96"/>
                      <w:szCs w:val="96"/>
                    </w:rPr>
                    <w:t>Dr. Parker</w:t>
                  </w:r>
                </w:p>
              </w:txbxContent>
            </v:textbox>
          </v:shape>
        </w:pict>
      </w:r>
      <w:r w:rsidRPr="00BB1CED">
        <w:rPr>
          <w:noProof/>
        </w:rPr>
        <w:pict>
          <v:shape id="Picture 8" o:spid="_x0000_i1034" type="#_x0000_t75" alt="http://www.taxi-in-crete.gr/userfiles/image/welcome-to-crete.jpg" style="width:513.75pt;height:364.5pt;visibility:visible">
            <v:imagedata r:id="rId13" o:title=""/>
          </v:shape>
        </w:pict>
      </w:r>
    </w:p>
    <w:p w:rsidR="0055640C" w:rsidRDefault="0055640C"/>
    <w:p w:rsidR="0055640C" w:rsidRDefault="0055640C">
      <w:r w:rsidRPr="00BB1CED">
        <w:rPr>
          <w:noProof/>
        </w:rPr>
        <w:pict>
          <v:shape id="Picture 9" o:spid="_x0000_i1035" type="#_x0000_t75" alt="http://eastwoodlake.com/site-images/two-bedroom.jpg" style="width:498pt;height:680.25pt;visibility:visible">
            <v:imagedata r:id="rId14" o:title=""/>
          </v:shape>
        </w:pict>
      </w:r>
      <w:r>
        <w:t xml:space="preserve">    </w:t>
      </w:r>
      <w:r>
        <w:rPr>
          <w:noProof/>
        </w:rPr>
        <w:pict>
          <v:shape id="_x0000_s1028" type="#_x0000_t202" style="position:absolute;margin-left:252.9pt;margin-top:204.9pt;width:277.5pt;height:145.7pt;z-index:251657728;visibility:visible;mso-wrap-distance-top:3.6pt;mso-wrap-distance-bottom:3.6pt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">
            <v:textbox style="mso-fit-shape-to-text:t">
              <w:txbxContent>
                <w:p w:rsidR="0055640C" w:rsidRPr="005856C2" w:rsidRDefault="0055640C">
                  <w:pPr>
                    <w:rPr>
                      <w:rFonts w:ascii="Impact" w:hAnsi="Impact"/>
                      <w:b/>
                      <w:sz w:val="96"/>
                      <w:szCs w:val="96"/>
                    </w:rPr>
                  </w:pPr>
                  <w:r w:rsidRPr="005856C2">
                    <w:rPr>
                      <w:rFonts w:ascii="Impact" w:hAnsi="Impact"/>
                      <w:b/>
                      <w:sz w:val="96"/>
                      <w:szCs w:val="96"/>
                    </w:rPr>
                    <w:t>Jardinero en San José</w:t>
                  </w:r>
                </w:p>
              </w:txbxContent>
            </v:textbox>
          </v:shape>
        </w:pict>
      </w:r>
      <w:r w:rsidRPr="00BB1CED">
        <w:rPr>
          <w:noProof/>
        </w:rPr>
        <w:pict>
          <v:shape id="Picture 10" o:spid="_x0000_i1036" type="#_x0000_t75" alt="http://tristatedomestic.com/wp-content/uploads/2010/11/Looking-For-A-Gardener.jpg" style="width:534.75pt;height:355.5pt;visibility:visible">
            <v:imagedata r:id="rId15" o:title=""/>
          </v:shape>
        </w:pict>
      </w:r>
    </w:p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>
      <w:r>
        <w:rPr>
          <w:noProof/>
        </w:rPr>
        <w:pict>
          <v:shape id="Text Box 11" o:spid="_x0000_s1029" type="#_x0000_t202" style="position:absolute;margin-left:-11.25pt;margin-top:8.25pt;width:2in;height:2in;z-index:25165465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" filled="f" stroked="f">
            <v:fill o:detectmouseclick="t"/>
            <v:textbox style="mso-fit-shape-to-text:t">
              <w:txbxContent>
                <w:p w:rsidR="0055640C" w:rsidRPr="004E07D9" w:rsidRDefault="0055640C" w:rsidP="00FF4604">
                  <w:pPr>
                    <w:jc w:val="center"/>
                    <w:rPr>
                      <w:b/>
                      <w:color w:val="000000"/>
                      <w:sz w:val="144"/>
                      <w:szCs w:val="144"/>
                      <w:lang w:val="es-US"/>
                    </w:rPr>
                  </w:pPr>
                  <w:r w:rsidRPr="004E07D9">
                    <w:rPr>
                      <w:b/>
                      <w:color w:val="000000"/>
                      <w:sz w:val="144"/>
                      <w:szCs w:val="144"/>
                      <w:lang w:val="es-US"/>
                    </w:rPr>
                    <w:t>Tres años trabajando en la hacienda</w:t>
                  </w:r>
                </w:p>
              </w:txbxContent>
            </v:textbox>
          </v:shape>
        </w:pict>
      </w:r>
    </w:p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 w:rsidP="004E494B">
      <w:pPr>
        <w:jc w:val="center"/>
      </w:pPr>
      <w:r w:rsidRPr="00BB1CED">
        <w:rPr>
          <w:noProof/>
        </w:rPr>
        <w:pict>
          <v:shape id="Picture 45" o:spid="_x0000_i1037" type="#_x0000_t75" style="width:272.25pt;height:220.5pt;visibility:visible" o:bordertopcolor="black" o:borderleftcolor="black" o:borderbottomcolor="black" o:borderrightcolor="black">
            <v:imagedata r:id="rId16" o:title=""/>
            <w10:bordertop type="single" width="48"/>
            <w10:borderleft type="single" width="48"/>
            <w10:borderbottom type="single" width="48"/>
            <w10:borderright type="single" width="48"/>
          </v:shape>
        </w:pict>
      </w:r>
    </w:p>
    <w:p w:rsidR="0055640C" w:rsidRDefault="0055640C">
      <w:r w:rsidRPr="00BB1CED">
        <w:rPr>
          <w:noProof/>
        </w:rPr>
        <w:pict>
          <v:shape id="Picture 19" o:spid="_x0000_i1038" type="#_x0000_t75" alt="http://www.antirrobo.net/garita/guardia-seguridad-policia.jpg" style="width:549pt;height:555.75pt;visibility:visible">
            <v:imagedata r:id="rId17" o:title=""/>
          </v:shape>
        </w:pict>
      </w:r>
      <w:r>
        <w:t xml:space="preserve">  </w:t>
      </w:r>
      <w:r w:rsidRPr="00BB1CED">
        <w:rPr>
          <w:noProof/>
        </w:rPr>
        <w:pict>
          <v:shape id="Picture 38" o:spid="_x0000_i1039" type="#_x0000_t75" alt="http://0e35224892b0d4e11dfd-e05d062966ebacbad33ca81dd86ec6d5.r9.cf2.rackcdn.com/a-su-servicio-temporales-sas_i5_1170ff7679583af9f9b81eea0a210e77.jpg" style="width:561pt;height:443.25pt;visibility:visible">
            <v:imagedata r:id="rId18" o:title="" cropbottom="14615f" cropright="1960f"/>
          </v:shape>
        </w:pict>
      </w:r>
    </w:p>
    <w:p w:rsidR="0055640C" w:rsidRDefault="0055640C"/>
    <w:p w:rsidR="0055640C" w:rsidRDefault="0055640C">
      <w:r w:rsidRPr="00BB1CED">
        <w:rPr>
          <w:noProof/>
        </w:rPr>
        <w:pict>
          <v:shape id="Picture 12" o:spid="_x0000_i1040" type="#_x0000_t75" alt="http://toyotarent.com/wp-content/uploads/2013/05/alajuela-costa-rica-rent-a-car1.jpg" style="width:560.25pt;height:562.5pt;visibility:visible">
            <v:imagedata r:id="rId19" o:title=""/>
          </v:shape>
        </w:pict>
      </w:r>
      <w:r>
        <w:t xml:space="preserve">   </w:t>
      </w:r>
      <w:r w:rsidRPr="00BB1CED">
        <w:rPr>
          <w:noProof/>
        </w:rPr>
        <w:pict>
          <v:shape id="Picture 13" o:spid="_x0000_i1041" type="#_x0000_t75" alt="https://kerwynwilsonphoto.files.wordpress.com/2011/06/nd90_04_06_11_001.jpg" style="width:561pt;height:374.25pt;visibility:visible">
            <v:imagedata r:id="rId20" o:title=""/>
          </v:shape>
        </w:pict>
      </w:r>
    </w:p>
    <w:p w:rsidR="0055640C" w:rsidRDefault="0055640C">
      <w:r w:rsidRPr="00BB1CED">
        <w:rPr>
          <w:noProof/>
        </w:rPr>
        <w:pict>
          <v:shape id="Picture 14" o:spid="_x0000_i1042" type="#_x0000_t75" alt="http://www.libertaddepalabra.com/periodico/wp-content/uploads/2010/11/Multan-al-hospital-San-Jos%C3%A9-en-Quer%C3%A9taro..jpg" style="width:549pt;height:357.75pt;visibility:visible">
            <v:imagedata r:id="rId21" o:title=""/>
          </v:shape>
        </w:pict>
      </w:r>
    </w:p>
    <w:p w:rsidR="0055640C" w:rsidRDefault="0055640C">
      <w:r w:rsidRPr="00BB1CED">
        <w:rPr>
          <w:noProof/>
        </w:rPr>
        <w:pict>
          <v:shape id="Picture 15" o:spid="_x0000_i1043" type="#_x0000_t75" alt="http://www.costaricainfolink.com/es/wp-content/uploads/2009/11/jardin-botanico-lankester-flores1.jpg" style="width:555pt;height:416.25pt;flip:x;visibility:visible">
            <v:imagedata r:id="rId22" o:title=""/>
          </v:shape>
        </w:pict>
      </w:r>
    </w:p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/>
    <w:p w:rsidR="0055640C" w:rsidRDefault="0055640C">
      <w:r w:rsidRPr="00BB1CED">
        <w:rPr>
          <w:noProof/>
        </w:rPr>
        <w:pict>
          <v:shape id="Picture 16" o:spid="_x0000_i1044" type="#_x0000_t75" alt="http://t3.gstatic.com/images?q=tbn:ANd9GcQwa541l_jJctjNwVcTjp7boPK8VINrARNmUisXYFJQHtOIfP80xw" style="width:564pt;height:343.5pt;visibility:visible">
            <v:imagedata r:id="rId23" o:title=""/>
          </v:shape>
        </w:pict>
      </w:r>
    </w:p>
    <w:p w:rsidR="0055640C" w:rsidRDefault="0055640C"/>
    <w:p w:rsidR="0055640C" w:rsidRDefault="0055640C" w:rsidP="004E494B">
      <w:pPr>
        <w:jc w:val="center"/>
      </w:pPr>
      <w:r w:rsidRPr="00BB1CED">
        <w:rPr>
          <w:noProof/>
        </w:rPr>
        <w:pict>
          <v:shape id="Picture 46" o:spid="_x0000_i1045" type="#_x0000_t75" style="width:449.25pt;height:296.25pt;visibility:visible">
            <v:imagedata r:id="rId24" o:title=""/>
          </v:shape>
        </w:pict>
      </w:r>
    </w:p>
    <w:p w:rsidR="0055640C" w:rsidRDefault="0055640C">
      <w:r w:rsidRPr="00BB1CED">
        <w:rPr>
          <w:noProof/>
        </w:rPr>
        <w:pict>
          <v:shape id="Picture 18" o:spid="_x0000_i1046" type="#_x0000_t75" alt="http://blog.hadlow.ac.uk/wp-content/uploads/2010/12/San_Jose.jpg" style="width:554.25pt;height:416.25pt;visibility:visible">
            <v:imagedata r:id="rId25" o:title=""/>
          </v:shape>
        </w:pict>
      </w:r>
    </w:p>
    <w:p w:rsidR="0055640C" w:rsidRDefault="0055640C">
      <w:r>
        <w:rPr>
          <w:noProof/>
        </w:rPr>
        <w:pict>
          <v:shape id="_x0000_s1030" type="#_x0000_t202" style="position:absolute;margin-left:76.65pt;margin-top:434.4pt;width:359.25pt;height:145.7pt;z-index:251658752;visibility:visible;mso-wrap-distance-top:3.6pt;mso-wrap-distance-bottom: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">
            <v:textbox style="mso-fit-shape-to-text:t">
              <w:txbxContent>
                <w:p w:rsidR="0055640C" w:rsidRPr="005856C2" w:rsidRDefault="0055640C">
                  <w:pPr>
                    <w:rPr>
                      <w:rFonts w:ascii="Impact" w:hAnsi="Impact"/>
                      <w:b/>
                      <w:sz w:val="144"/>
                      <w:szCs w:val="144"/>
                    </w:rPr>
                  </w:pPr>
                  <w:r>
                    <w:rPr>
                      <w:rFonts w:ascii="Impact" w:hAnsi="Impact"/>
                      <w:b/>
                      <w:sz w:val="144"/>
                      <w:szCs w:val="144"/>
                    </w:rPr>
                    <w:t>Terremotos</w:t>
                  </w:r>
                </w:p>
              </w:txbxContent>
            </v:textbox>
          </v:shape>
        </w:pict>
      </w:r>
      <w:r w:rsidRPr="00BB1CED">
        <w:rPr>
          <w:noProof/>
        </w:rPr>
        <w:pict>
          <v:shape id="Picture 20" o:spid="_x0000_i1047" type="#_x0000_t75" alt="http://www.cbn.com/CBNNews_Files/MundoCristiano/MapaBandera/terremotocostarica_LG.jpg" style="width:564pt;height:423pt;visibility:visible">
            <v:imagedata r:id="rId26" o:title=""/>
          </v:shape>
        </w:pict>
      </w:r>
      <w:r>
        <w:t xml:space="preserve">  </w:t>
      </w:r>
    </w:p>
    <w:p w:rsidR="0055640C" w:rsidRDefault="0055640C" w:rsidP="005856C2">
      <w:pPr>
        <w:jc w:val="center"/>
      </w:pPr>
      <w:r w:rsidRPr="00BB1CED">
        <w:rPr>
          <w:noProof/>
        </w:rPr>
        <w:pict>
          <v:shape id="Picture 29" o:spid="_x0000_i1048" type="#_x0000_t75" alt="http://www.costaricaexplorerguide.com/images/editorial/ICT_CST_2010.jpg" style="width:556.5pt;height:261pt;visibility:visible">
            <v:imagedata r:id="rId27" o:title=""/>
          </v:shape>
        </w:pict>
      </w:r>
      <w:r w:rsidRPr="00BB1CED">
        <w:rPr>
          <w:noProof/>
        </w:rPr>
        <w:pict>
          <v:shape id="Picture 28" o:spid="_x0000_i1049" type="#_x0000_t75" alt="http://regalosymuestrasgratis.com/wp-content/uploads/2012/01/ecoturismo-costa-rica.jpg" style="width:303.75pt;height:402.75pt;visibility:visible">
            <v:imagedata r:id="rId28" o:title=""/>
          </v:shape>
        </w:pict>
      </w:r>
    </w:p>
    <w:p w:rsidR="0055640C" w:rsidRDefault="0055640C"/>
    <w:p w:rsidR="0055640C" w:rsidRDefault="0055640C">
      <w:r w:rsidRPr="00BB1CED">
        <w:rPr>
          <w:noProof/>
        </w:rPr>
        <w:pict>
          <v:shape id="Picture 23" o:spid="_x0000_i1050" type="#_x0000_t75" alt="http://images.clipartpanda.com/sad-little-girl-clipart-sad_face-13556.jpg" style="width:567.75pt;height:538.5pt;visibility:visible">
            <v:imagedata r:id="rId29" o:title=""/>
          </v:shape>
        </w:pict>
      </w:r>
      <w:r>
        <w:t xml:space="preserve">  </w:t>
      </w:r>
    </w:p>
    <w:p w:rsidR="0055640C" w:rsidRDefault="0055640C">
      <w:r w:rsidRPr="00BB1CED">
        <w:rPr>
          <w:noProof/>
        </w:rPr>
        <w:pict>
          <v:shape id="Picture 24" o:spid="_x0000_i1051" type="#_x0000_t75" alt="http://www.psittacus.com/PSITTACUS2014/imatges/1Pt/Psittacus%20Catalonia%20pp12.jpg" style="width:540pt;height:360.75pt;visibility:visible">
            <v:imagedata r:id="rId30" o:title=""/>
          </v:shape>
        </w:pict>
      </w:r>
    </w:p>
    <w:p w:rsidR="0055640C" w:rsidRDefault="0055640C">
      <w:r w:rsidRPr="00BB1CED">
        <w:rPr>
          <w:noProof/>
        </w:rPr>
        <w:pict>
          <v:shape id="Picture 42" o:spid="_x0000_i1052" type="#_x0000_t75" alt="http://blog.parrotearth.com/wp-content/uploads/2011/11/Screeching_Parrot_by_WarmedOldMuslin.jpg" style="width:540pt;height:345.75pt;visibility:visible">
            <v:imagedata r:id="rId31" o:title=""/>
          </v:shape>
        </w:pict>
      </w:r>
    </w:p>
    <w:p w:rsidR="0055640C" w:rsidRDefault="0055640C">
      <w:r w:rsidRPr="00BB1CED">
        <w:rPr>
          <w:noProof/>
        </w:rPr>
        <w:pict>
          <v:shape id="Picture 25" o:spid="_x0000_i1053" type="#_x0000_t75" alt="http://costaricanbeachvacationrentals.com/images/guest%20house/costa_rica_vacation_rental_guest_house_bedroom_1.jpg" style="width:554.25pt;height:415.5pt;visibility:visible">
            <v:imagedata r:id="rId32" o:title=""/>
          </v:shape>
        </w:pict>
      </w:r>
      <w:r>
        <w:t xml:space="preserve"> </w:t>
      </w:r>
    </w:p>
    <w:p w:rsidR="0055640C" w:rsidRDefault="0055640C"/>
    <w:p w:rsidR="0055640C" w:rsidRDefault="0055640C"/>
    <w:p w:rsidR="0055640C" w:rsidRDefault="0055640C">
      <w:r w:rsidRPr="00BB1CED">
        <w:rPr>
          <w:noProof/>
        </w:rPr>
        <w:pict>
          <v:shape id="Picture 26" o:spid="_x0000_i1054" type="#_x0000_t75" alt="http://i.huffpost.com/gen/1487227/thumbs/o-TEEN-LOOKING-OUT-CAR-WINDOW-facebook.jpg" style="width:567pt;height:283.5pt;visibility:visible">
            <v:imagedata r:id="rId33" o:title=""/>
          </v:shape>
        </w:pict>
      </w:r>
    </w:p>
    <w:p w:rsidR="0055640C" w:rsidRDefault="0055640C">
      <w:r>
        <w:rPr>
          <w:noProof/>
        </w:rPr>
        <w:pict>
          <v:shape id="Picture 30" o:spid="_x0000_s1031" type="#_x0000_t75" alt="https://www.stt.msu.edu/sia2014/images%5Cmsulogo.png" style="position:absolute;margin-left:59.7pt;margin-top:25.95pt;width:114.75pt;height:62.4pt;z-index:251659776;visibility:visible">
            <v:imagedata r:id="rId34" o:title=""/>
          </v:shape>
        </w:pict>
      </w:r>
      <w:r w:rsidRPr="00BB1CED">
        <w:rPr>
          <w:noProof/>
        </w:rPr>
        <w:pict>
          <v:shape id="Picture 27" o:spid="_x0000_i1055" type="#_x0000_t75" alt="http://www.dealerrefresh.com/wp-content/uploads/2013/01/GirlThinking.png" style="width:559.5pt;height:378.75pt;visibility:visible">
            <v:imagedata r:id="rId35" o:title=""/>
          </v:shape>
        </w:pict>
      </w:r>
      <w:r>
        <w:t xml:space="preserve">      </w:t>
      </w:r>
      <w:r w:rsidRPr="00BB1CED">
        <w:rPr>
          <w:noProof/>
        </w:rPr>
        <w:pict>
          <v:shape id="Picture 31" o:spid="_x0000_i1056" type="#_x0000_t75" alt="http://media.mlive.com/flint-journal/photo/2013/06/12881699-standard.jpg" style="width:538.5pt;height:358.5pt;visibility:visible">
            <v:imagedata r:id="rId36" o:title=""/>
          </v:shape>
        </w:pict>
      </w:r>
    </w:p>
    <w:p w:rsidR="0055640C" w:rsidRDefault="0055640C"/>
    <w:p w:rsidR="0055640C" w:rsidRDefault="0055640C" w:rsidP="005856C2">
      <w:pPr>
        <w:jc w:val="center"/>
      </w:pPr>
      <w:r w:rsidRPr="00BB1CED">
        <w:rPr>
          <w:noProof/>
        </w:rPr>
        <w:pict>
          <v:shape id="Picture 32" o:spid="_x0000_i1057" type="#_x0000_t75" alt="http://www.spdc.msu.edu/uploads/images/Screen%20shot%202011-12-04%20at%206.03.04%20PM.png" style="width:456.75pt;height:375pt;visibility:visible">
            <v:imagedata r:id="rId37" o:title=""/>
          </v:shape>
        </w:pict>
      </w:r>
      <w:r w:rsidRPr="00BB1CED">
        <w:rPr>
          <w:noProof/>
        </w:rPr>
        <w:pict>
          <v:shape id="Picture 33" o:spid="_x0000_i1058" type="#_x0000_t75" alt="http://cdn.destination360.com/north-america/us/michigan/east-lansing/kellogg-hotel-and-conference-center-map.gif" style="width:454.5pt;height:318pt;visibility:visible">
            <v:imagedata r:id="rId38" o:title=""/>
          </v:shape>
        </w:pict>
      </w:r>
      <w:r w:rsidRPr="00BB1CED">
        <w:rPr>
          <w:noProof/>
        </w:rPr>
        <w:pict>
          <v:shape id="Picture 34" o:spid="_x0000_i1059" type="#_x0000_t75" alt="http://t1.gstatic.com/images?q=tbn:ANd9GcQl0bvcXyFayoxufrmyyTFlm__ZxQ2EEMpj4rLrZd4f_Z58M8wL" style="width:546.75pt;height:546.75pt;visibility:visible">
            <v:imagedata r:id="rId39" o:title=""/>
          </v:shape>
        </w:pict>
      </w:r>
      <w:r w:rsidRPr="00BB1CED">
        <w:rPr>
          <w:noProof/>
        </w:rPr>
        <w:pict>
          <v:shape id="Picture 35" o:spid="_x0000_i1060" type="#_x0000_t75" alt="http://www.ediciones-omega.es/156-1401-thickbox/aves-del-mundo.jpg" style="width:489pt;height:672pt;visibility:visible">
            <v:imagedata r:id="rId40" o:title=""/>
          </v:shape>
        </w:pict>
      </w:r>
    </w:p>
    <w:p w:rsidR="0055640C" w:rsidRDefault="0055640C" w:rsidP="005856C2">
      <w:pPr>
        <w:jc w:val="center"/>
      </w:pPr>
    </w:p>
    <w:p w:rsidR="0055640C" w:rsidRDefault="0055640C" w:rsidP="005856C2">
      <w:pPr>
        <w:jc w:val="center"/>
      </w:pPr>
      <w:r w:rsidRPr="00BB1CED">
        <w:rPr>
          <w:noProof/>
        </w:rPr>
        <w:pict>
          <v:shape id="Picture 36" o:spid="_x0000_i1061" type="#_x0000_t75" alt="http://twohotcoffees.files.wordpress.com/2012/01/sleepcouch.jpg" style="width:560.25pt;height:386.25pt;visibility:visible">
            <v:imagedata r:id="rId41" o:title=""/>
          </v:shape>
        </w:pict>
      </w:r>
    </w:p>
    <w:p w:rsidR="0055640C" w:rsidRDefault="0055640C" w:rsidP="005856C2">
      <w:pPr>
        <w:jc w:val="center"/>
      </w:pPr>
    </w:p>
    <w:p w:rsidR="0055640C" w:rsidRDefault="0055640C" w:rsidP="005856C2">
      <w:pPr>
        <w:jc w:val="center"/>
      </w:pPr>
    </w:p>
    <w:p w:rsidR="0055640C" w:rsidRDefault="0055640C" w:rsidP="005856C2">
      <w:pPr>
        <w:jc w:val="center"/>
      </w:pPr>
    </w:p>
    <w:p w:rsidR="0055640C" w:rsidRDefault="0055640C" w:rsidP="005856C2">
      <w:pPr>
        <w:jc w:val="center"/>
      </w:pPr>
      <w:r w:rsidRPr="00BB1CED">
        <w:rPr>
          <w:noProof/>
        </w:rPr>
        <w:pict>
          <v:shape id="Picture 37" o:spid="_x0000_i1062" type="#_x0000_t75" alt="http://www.ogilvy.com/News/Press-Releases/%7E/media/News/Articles/Images/DAVID_634.ashx?w=634&amp;h=312&amp;as=1" style="width:579.75pt;height:285.75pt;visibility:visible">
            <v:imagedata r:id="rId42" o:title=""/>
          </v:shape>
        </w:pict>
      </w:r>
    </w:p>
    <w:p w:rsidR="0055640C" w:rsidRPr="004E494B" w:rsidRDefault="0055640C" w:rsidP="004E494B"/>
    <w:p w:rsidR="0055640C" w:rsidRPr="004E494B" w:rsidRDefault="0055640C" w:rsidP="004E494B"/>
    <w:p w:rsidR="0055640C" w:rsidRDefault="0055640C" w:rsidP="004E494B"/>
    <w:p w:rsidR="0055640C" w:rsidRDefault="0055640C" w:rsidP="004E494B">
      <w:pPr>
        <w:tabs>
          <w:tab w:val="left" w:pos="1290"/>
        </w:tabs>
      </w:pPr>
      <w:r>
        <w:tab/>
      </w: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  <w:r>
        <w:rPr>
          <w:noProof/>
        </w:rPr>
        <w:pict>
          <v:line id="Straight Connector 48" o:spid="_x0000_s1032" style="position:absolute;flip:x;z-index:251660800;visibility:visible" from="475.95pt,151.2pt" to="477.45pt,37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" strokeweight="6pt">
            <v:stroke joinstyle="miter"/>
          </v:line>
        </w:pict>
      </w:r>
      <w:r w:rsidRPr="00BB1CED">
        <w:rPr>
          <w:noProof/>
        </w:rPr>
        <w:pict>
          <v:shape id="Picture 47" o:spid="_x0000_i1063" type="#_x0000_t75" alt="http://medialibrarycdn.propertysolutions.com/media_library/3606/4fe1ff0a6c815964.gif" style="width:476.25pt;height:482.25pt;visibility:visible">
            <v:imagedata r:id="rId43" o:title="" cropbottom="5416f" cropright="21313f"/>
          </v:shape>
        </w:pict>
      </w: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Default="0055640C" w:rsidP="004E494B">
      <w:pPr>
        <w:tabs>
          <w:tab w:val="left" w:pos="1290"/>
        </w:tabs>
      </w:pPr>
    </w:p>
    <w:p w:rsidR="0055640C" w:rsidRPr="009C6E2F" w:rsidRDefault="0055640C" w:rsidP="004E494B">
      <w:pPr>
        <w:tabs>
          <w:tab w:val="left" w:pos="1290"/>
        </w:tabs>
        <w:rPr>
          <w:sz w:val="44"/>
          <w:szCs w:val="44"/>
        </w:rPr>
      </w:pPr>
      <w:r w:rsidRPr="009C6E2F">
        <w:rPr>
          <w:sz w:val="44"/>
          <w:szCs w:val="44"/>
        </w:rPr>
        <w:t>Multiple ways to do this…not just one correct way</w:t>
      </w:r>
    </w:p>
    <w:p w:rsidR="0055640C" w:rsidRPr="009C6E2F" w:rsidRDefault="0055640C" w:rsidP="004E494B">
      <w:pPr>
        <w:tabs>
          <w:tab w:val="left" w:pos="1290"/>
        </w:tabs>
        <w:rPr>
          <w:sz w:val="44"/>
          <w:szCs w:val="44"/>
          <w:lang w:val="es-US"/>
        </w:rPr>
      </w:pPr>
      <w:r w:rsidRPr="009C6E2F">
        <w:rPr>
          <w:sz w:val="44"/>
          <w:szCs w:val="44"/>
          <w:lang w:val="es-US"/>
        </w:rPr>
        <w:t>Margarita: 4</w:t>
      </w:r>
    </w:p>
    <w:p w:rsidR="0055640C" w:rsidRPr="009C6E2F" w:rsidRDefault="0055640C" w:rsidP="004E494B">
      <w:pPr>
        <w:tabs>
          <w:tab w:val="left" w:pos="1290"/>
        </w:tabs>
        <w:rPr>
          <w:sz w:val="44"/>
          <w:szCs w:val="44"/>
          <w:lang w:val="es-US"/>
        </w:rPr>
      </w:pPr>
      <w:r w:rsidRPr="009C6E2F">
        <w:rPr>
          <w:sz w:val="44"/>
          <w:szCs w:val="44"/>
          <w:lang w:val="es-US"/>
        </w:rPr>
        <w:t>Cecilio: 9</w:t>
      </w:r>
    </w:p>
    <w:p w:rsidR="0055640C" w:rsidRPr="009C6E2F" w:rsidRDefault="0055640C" w:rsidP="004E494B">
      <w:pPr>
        <w:tabs>
          <w:tab w:val="left" w:pos="1290"/>
        </w:tabs>
        <w:rPr>
          <w:sz w:val="44"/>
          <w:szCs w:val="44"/>
        </w:rPr>
      </w:pPr>
      <w:r w:rsidRPr="009C6E2F">
        <w:rPr>
          <w:sz w:val="44"/>
          <w:szCs w:val="44"/>
        </w:rPr>
        <w:t>Cosas/Lugares de Costa Rica en el tour con Cecilio: 7-8 (depending on whether you include terremotos here or if they put it with David Parker</w:t>
      </w:r>
    </w:p>
    <w:p w:rsidR="0055640C" w:rsidRPr="009C6E2F" w:rsidRDefault="0055640C" w:rsidP="004E494B">
      <w:pPr>
        <w:tabs>
          <w:tab w:val="left" w:pos="1290"/>
        </w:tabs>
        <w:rPr>
          <w:sz w:val="44"/>
          <w:szCs w:val="44"/>
        </w:rPr>
      </w:pPr>
      <w:r w:rsidRPr="009C6E2F">
        <w:rPr>
          <w:sz w:val="44"/>
          <w:szCs w:val="44"/>
        </w:rPr>
        <w:t>Makenna: 6-7 depending on whether they put the floor plan here (I didn’t include telephone or horse since I feel like we’ve really hit them…or mom either)</w:t>
      </w:r>
    </w:p>
    <w:p w:rsidR="0055640C" w:rsidRPr="009C6E2F" w:rsidRDefault="0055640C" w:rsidP="004E494B">
      <w:pPr>
        <w:tabs>
          <w:tab w:val="left" w:pos="1290"/>
        </w:tabs>
        <w:rPr>
          <w:sz w:val="44"/>
          <w:szCs w:val="44"/>
        </w:rPr>
      </w:pPr>
      <w:r w:rsidRPr="009C6E2F">
        <w:rPr>
          <w:sz w:val="44"/>
          <w:szCs w:val="44"/>
        </w:rPr>
        <w:t>Dr. Parker:  5- 7 depending on whether they put terremoto here, and also the floor plan</w:t>
      </w:r>
      <w:bookmarkStart w:id="0" w:name="_GoBack"/>
      <w:bookmarkEnd w:id="0"/>
    </w:p>
    <w:p w:rsidR="0055640C" w:rsidRPr="004E494B" w:rsidRDefault="0055640C" w:rsidP="004E494B">
      <w:pPr>
        <w:tabs>
          <w:tab w:val="left" w:pos="1290"/>
        </w:tabs>
      </w:pPr>
    </w:p>
    <w:p w:rsidR="0055640C" w:rsidRPr="004E494B" w:rsidRDefault="0055640C" w:rsidP="004E494B">
      <w:pPr>
        <w:tabs>
          <w:tab w:val="left" w:pos="1290"/>
        </w:tabs>
      </w:pPr>
    </w:p>
    <w:p w:rsidR="0055640C" w:rsidRPr="004E494B" w:rsidRDefault="0055640C" w:rsidP="004E494B">
      <w:pPr>
        <w:tabs>
          <w:tab w:val="left" w:pos="1290"/>
        </w:tabs>
      </w:pPr>
    </w:p>
    <w:sectPr w:rsidR="0055640C" w:rsidRPr="004E494B" w:rsidSect="00E451D4">
      <w:pgSz w:w="12240" w:h="15840"/>
      <w:pgMar w:top="576" w:right="576" w:bottom="576" w:left="576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egoe UI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451D4"/>
    <w:rsid w:val="001F4CCF"/>
    <w:rsid w:val="00285DE3"/>
    <w:rsid w:val="00327A93"/>
    <w:rsid w:val="004C6584"/>
    <w:rsid w:val="004E07D9"/>
    <w:rsid w:val="004E494B"/>
    <w:rsid w:val="0055640C"/>
    <w:rsid w:val="005856C2"/>
    <w:rsid w:val="0099224F"/>
    <w:rsid w:val="009C6E2F"/>
    <w:rsid w:val="00BB1CED"/>
    <w:rsid w:val="00C258DF"/>
    <w:rsid w:val="00E451D4"/>
    <w:rsid w:val="00EF0D0A"/>
    <w:rsid w:val="00FF46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224F"/>
    <w:pPr>
      <w:spacing w:after="160" w:line="259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4E494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E494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43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34</Pages>
  <Words>94</Words>
  <Characters>538</Characters>
  <Application>Microsoft Office Outlook</Application>
  <DocSecurity>0</DocSecurity>
  <Lines>0</Lines>
  <Paragraphs>0</Paragraphs>
  <ScaleCrop>false</ScaleCrop>
  <Company>WCBOE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SHARON LYNN BIRCH</dc:creator>
  <cp:keywords/>
  <dc:description/>
  <cp:lastModifiedBy>User</cp:lastModifiedBy>
  <cp:revision>2</cp:revision>
  <cp:lastPrinted>2015-02-02T21:46:00Z</cp:lastPrinted>
  <dcterms:created xsi:type="dcterms:W3CDTF">2015-04-29T14:29:00Z</dcterms:created>
  <dcterms:modified xsi:type="dcterms:W3CDTF">2015-04-29T14:29:00Z</dcterms:modified>
</cp:coreProperties>
</file>